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94136E" w:rsidRPr="0094136E" w14:paraId="580F2990" w14:textId="77777777" w:rsidTr="007B18BC">
        <w:trPr>
          <w:trHeight w:hRule="exact" w:val="1202"/>
        </w:trPr>
        <w:tc>
          <w:tcPr>
            <w:tcW w:w="3132" w:type="dxa"/>
          </w:tcPr>
          <w:p w14:paraId="03C763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11FA14" wp14:editId="2CB3B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7967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56945BF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6589E39" wp14:editId="10BA9E7E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4994C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4001EFB2" w14:textId="77777777" w:rsidTr="007B18BC">
        <w:trPr>
          <w:trHeight w:hRule="exact" w:val="118"/>
        </w:trPr>
        <w:tc>
          <w:tcPr>
            <w:tcW w:w="3132" w:type="dxa"/>
          </w:tcPr>
          <w:p w14:paraId="58BA4BE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DFDFD6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3EE821B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0A42823F" w14:textId="77777777" w:rsidTr="007B18BC">
        <w:trPr>
          <w:trHeight w:val="1263"/>
        </w:trPr>
        <w:tc>
          <w:tcPr>
            <w:tcW w:w="6264" w:type="dxa"/>
            <w:gridSpan w:val="2"/>
          </w:tcPr>
          <w:p w14:paraId="255547B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3AE3A2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DFB081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2718311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7BDE590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2B1C9C9C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2FFEB583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98624E6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0C089D7" w14:textId="07DB2785" w:rsidR="00DA13DF" w:rsidRPr="00BD4A3B" w:rsidRDefault="00D42701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REFERENČNO POTRDILO</w:t>
      </w:r>
      <w:r w:rsidR="0012121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0574CE2F" w14:textId="3C02C5C6" w:rsidR="00A81B20" w:rsidRPr="00BD4A3B" w:rsidRDefault="002D08B4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v postopku 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javn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ega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z oznako</w:t>
      </w:r>
    </w:p>
    <w:p w14:paraId="3D20906A" w14:textId="1482605A" w:rsidR="00474485" w:rsidRPr="00BD4A3B" w:rsidRDefault="00027278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027278">
        <w:rPr>
          <w:rFonts w:asciiTheme="minorHAnsi" w:hAnsiTheme="minorHAnsi"/>
          <w:b/>
          <w:color w:val="FFFFFF" w:themeColor="background1"/>
          <w:sz w:val="28"/>
          <w:szCs w:val="28"/>
        </w:rPr>
        <w:t>IC-ONL-16-032/26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253486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  <w:r w:rsidR="007F12AF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8F7D69B" w14:textId="77777777" w:rsidR="00121210" w:rsidRPr="00F064AA" w:rsidRDefault="00121210" w:rsidP="00121210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064AA">
        <w:rPr>
          <w:rFonts w:asciiTheme="minorHAnsi" w:hAnsiTheme="minorHAnsi"/>
          <w:i/>
          <w:sz w:val="20"/>
          <w:szCs w:val="22"/>
          <w:u w:val="single"/>
        </w:rPr>
        <w:t xml:space="preserve">Obrazec se izpolni za vsak referenčni </w:t>
      </w:r>
      <w:r w:rsidR="000D576B" w:rsidRPr="00F064AA">
        <w:rPr>
          <w:rFonts w:asciiTheme="minorHAnsi" w:hAnsiTheme="minorHAnsi"/>
          <w:i/>
          <w:sz w:val="20"/>
          <w:szCs w:val="22"/>
          <w:u w:val="single"/>
        </w:rPr>
        <w:t>posel</w:t>
      </w:r>
      <w:r w:rsidR="00CA76FF" w:rsidRPr="00F064AA">
        <w:rPr>
          <w:rFonts w:asciiTheme="minorHAnsi" w:hAnsiTheme="minorHAnsi"/>
          <w:i/>
          <w:sz w:val="20"/>
          <w:szCs w:val="22"/>
          <w:u w:val="single"/>
        </w:rPr>
        <w:t xml:space="preserve"> </w:t>
      </w:r>
      <w:r w:rsidRPr="00F064AA">
        <w:rPr>
          <w:rFonts w:asciiTheme="minorHAnsi" w:hAnsiTheme="minorHAnsi"/>
          <w:i/>
          <w:sz w:val="20"/>
          <w:szCs w:val="22"/>
          <w:u w:val="single"/>
        </w:rPr>
        <w:t>posebej.</w:t>
      </w:r>
    </w:p>
    <w:p w14:paraId="74D9517D" w14:textId="77777777" w:rsidR="009909B6" w:rsidRDefault="009909B6" w:rsidP="0012121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89BC8C4" w14:textId="77777777" w:rsidR="000D3823" w:rsidRPr="00987F7F" w:rsidRDefault="000D3823" w:rsidP="000D382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D16919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0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0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05B9B3BC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030E9F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/>
          <w:sz w:val="22"/>
          <w:szCs w:val="22"/>
        </w:rPr>
        <w:t xml:space="preserve">zanj odgovorna oseba (ime in priimek) </w:t>
      </w:r>
      <w:bookmarkStart w:id="1" w:name="_Hlk156559024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  <w:bookmarkEnd w:id="1"/>
    </w:p>
    <w:p w14:paraId="2F8DA60B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kot naročnik potrjujemo in pod kazensko in materialno odgovornostjo izjavljamo, da je izvajalec</w:t>
      </w:r>
    </w:p>
    <w:p w14:paraId="6827B5A2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566FE62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bookmarkStart w:id="2" w:name="_Hlk132889470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0756A40E" w14:textId="104F0FAB" w:rsidR="00432B6E" w:rsidRDefault="00987F7F" w:rsidP="00432B6E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za nas na podlagi pogodbe/naročilnice št</w:t>
      </w:r>
      <w:bookmarkStart w:id="3" w:name="_Hlk173406177"/>
      <w:r w:rsidR="00DE761C">
        <w:rPr>
          <w:rFonts w:asciiTheme="minorHAnsi" w:hAnsiTheme="minorHAnsi" w:cstheme="minorHAnsi"/>
          <w:sz w:val="22"/>
          <w:szCs w:val="22"/>
        </w:rPr>
        <w:t>.</w:t>
      </w:r>
      <w:r w:rsidR="003A706A">
        <w:rPr>
          <w:rFonts w:asciiTheme="minorHAnsi" w:hAnsiTheme="minorHAnsi" w:cstheme="minorHAnsi"/>
          <w:sz w:val="22"/>
          <w:szCs w:val="22"/>
        </w:rPr>
        <w:t xml:space="preserve">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3"/>
      <w:r w:rsidRPr="00987F7F">
        <w:rPr>
          <w:rFonts w:asciiTheme="minorHAnsi" w:hAnsiTheme="minorHAnsi"/>
          <w:sz w:val="22"/>
          <w:szCs w:val="22"/>
        </w:rPr>
        <w:t>,</w:t>
      </w:r>
      <w:r w:rsidRPr="00987F7F">
        <w:rPr>
          <w:rFonts w:asciiTheme="minorHAnsi" w:hAnsiTheme="minorHAnsi" w:cstheme="minorHAnsi"/>
          <w:sz w:val="22"/>
          <w:szCs w:val="22"/>
        </w:rPr>
        <w:t xml:space="preserve"> z dne</w:t>
      </w:r>
      <w:r w:rsidR="003A706A">
        <w:rPr>
          <w:rFonts w:asciiTheme="minorHAnsi" w:hAnsiTheme="minorHAnsi" w:cstheme="minorHAnsi"/>
          <w:sz w:val="22"/>
          <w:szCs w:val="22"/>
        </w:rPr>
        <w:t xml:space="preserve">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="00EE6F8E">
        <w:rPr>
          <w:rFonts w:asciiTheme="minorHAnsi" w:hAnsiTheme="minorHAnsi" w:cstheme="minorHAnsi"/>
          <w:sz w:val="22"/>
          <w:szCs w:val="22"/>
        </w:rPr>
        <w:t xml:space="preserve"> </w:t>
      </w:r>
      <w:r w:rsidR="000D3823" w:rsidRPr="00EE6F8E">
        <w:rPr>
          <w:rFonts w:asciiTheme="minorHAnsi" w:hAnsiTheme="minorHAnsi" w:cstheme="minorHAnsi"/>
          <w:sz w:val="22"/>
          <w:szCs w:val="22"/>
        </w:rPr>
        <w:t xml:space="preserve">v okviru </w:t>
      </w:r>
      <w:r w:rsidR="000D3823" w:rsidRPr="00EE6F8E">
        <w:rPr>
          <w:rFonts w:asciiTheme="minorHAnsi" w:hAnsiTheme="minorHAnsi" w:cstheme="minorHAnsi"/>
          <w:bCs/>
          <w:sz w:val="22"/>
          <w:szCs w:val="22"/>
        </w:rPr>
        <w:t>referenčnega posla/projekta</w:t>
      </w:r>
      <w:r w:rsidR="0002727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32B6E" w:rsidRPr="005E1473">
        <w:rPr>
          <w:rFonts w:asciiTheme="minorHAnsi" w:hAnsiTheme="minorHAnsi" w:cstheme="minorHAnsi"/>
          <w:b/>
          <w:bCs/>
          <w:sz w:val="22"/>
          <w:szCs w:val="22"/>
        </w:rPr>
        <w:t>izvedel oz. izvaja storitve</w:t>
      </w:r>
      <w:r w:rsidR="00432B6E" w:rsidRPr="005E1473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footnoteReference w:id="2"/>
      </w:r>
      <w:r w:rsidR="00432B6E" w:rsidRPr="005E147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EFF0B79" w14:textId="7456374E" w:rsidR="00027278" w:rsidRPr="00027278" w:rsidRDefault="00027278" w:rsidP="00027278">
      <w:pPr>
        <w:numPr>
          <w:ilvl w:val="1"/>
          <w:numId w:val="37"/>
        </w:numPr>
        <w:spacing w:after="60"/>
        <w:ind w:left="284"/>
        <w:jc w:val="both"/>
        <w:rPr>
          <w:rFonts w:asciiTheme="minorHAnsi" w:eastAsia="Calibri" w:hAnsiTheme="minorHAnsi" w:cs="Tahoma"/>
          <w:kern w:val="1"/>
          <w:sz w:val="22"/>
          <w:szCs w:val="22"/>
          <w:lang w:eastAsia="ar-SA"/>
        </w:rPr>
      </w:pPr>
      <w:r w:rsidRPr="00027278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razvoja ali vzdrževanja informacijskih rešitev v obliki spletnih storitev</w:t>
      </w:r>
      <w:r w:rsidRPr="00027278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, ki so produkcijsko uvedene, v</w:t>
      </w:r>
      <w:r w:rsidRPr="00027278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 xml:space="preserve"> realizirani vrednosti </w:t>
      </w:r>
      <w:r w:rsidRPr="00027278">
        <w:rPr>
          <w:rFonts w:asciiTheme="minorHAnsi" w:eastAsia="Calibri" w:hAnsiTheme="minorHAns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027278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 xml:space="preserve"> EUR brez DDV</w:t>
      </w:r>
      <w:r w:rsidRPr="00027278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. Posamezna rešitev je uporabljala vse od naslednjih komponent informacijske </w:t>
      </w:r>
      <w:r w:rsidRPr="00C17019">
        <w:rPr>
          <w:rFonts w:asciiTheme="minorHAnsi" w:hAnsiTheme="minorHAnsi"/>
          <w:sz w:val="22"/>
          <w:szCs w:val="22"/>
        </w:rPr>
        <w:t>infrastrukture: IBM z/OS v sysplex postavitvi, IBM Websphere Application Server v cluster postavitvi, IBM DB2 in IBM RACF</w:t>
      </w:r>
      <w:r w:rsidRPr="00027278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;</w:t>
      </w:r>
    </w:p>
    <w:p w14:paraId="3192E9C6" w14:textId="2A94B235" w:rsidR="00027278" w:rsidRDefault="00027278" w:rsidP="00027278">
      <w:pPr>
        <w:numPr>
          <w:ilvl w:val="1"/>
          <w:numId w:val="37"/>
        </w:numPr>
        <w:spacing w:after="60"/>
        <w:ind w:left="284"/>
        <w:jc w:val="both"/>
        <w:rPr>
          <w:rFonts w:asciiTheme="minorHAnsi" w:eastAsia="Calibri" w:hAnsiTheme="minorHAnsi" w:cs="Tahoma"/>
          <w:kern w:val="1"/>
          <w:sz w:val="22"/>
          <w:szCs w:val="22"/>
          <w:lang w:eastAsia="ar-SA"/>
        </w:rPr>
      </w:pPr>
      <w:r w:rsidRPr="00027278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 xml:space="preserve">razvoja ali vzdrževanja programskih knjižnic, </w:t>
      </w:r>
      <w:r w:rsidRPr="00027278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ki so produkcijsko uvedene, v </w:t>
      </w:r>
      <w:r w:rsidRPr="00027278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 xml:space="preserve">realizirani vrednosti </w:t>
      </w:r>
      <w:r w:rsidRPr="00027278">
        <w:rPr>
          <w:rFonts w:asciiTheme="minorHAnsi" w:eastAsia="Calibri" w:hAnsiTheme="minorHAns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027278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 xml:space="preserve"> EUR brez DDV</w:t>
      </w:r>
      <w:r w:rsidRPr="00027278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. Posamezna rešitev je uporabljala vse od naslednjih komponent informacijske infrastrukture: </w:t>
      </w:r>
      <w:r w:rsidRPr="00C17019">
        <w:rPr>
          <w:rFonts w:asciiTheme="minorHAnsi" w:hAnsiTheme="minorHAnsi"/>
          <w:sz w:val="22"/>
          <w:szCs w:val="22"/>
        </w:rPr>
        <w:t>Microsoft Windows, Microsoft .NET Framework, Linux, medprogramje za pametne kartice, ki se uporabljajo za hrambo digitalnih potrdil, pametne kartice preko vmesnika APDU in gonilnike za čitalnike tipa PC/SC</w:t>
      </w:r>
      <w:r w:rsidRPr="00027278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;</w:t>
      </w:r>
    </w:p>
    <w:p w14:paraId="4A769208" w14:textId="220FF762" w:rsidR="00027278" w:rsidRPr="00027278" w:rsidRDefault="00027278" w:rsidP="00027278">
      <w:pPr>
        <w:numPr>
          <w:ilvl w:val="1"/>
          <w:numId w:val="37"/>
        </w:numPr>
        <w:spacing w:after="60"/>
        <w:ind w:left="284"/>
        <w:jc w:val="both"/>
        <w:rPr>
          <w:rFonts w:asciiTheme="minorHAnsi" w:eastAsia="Calibri" w:hAnsiTheme="minorHAnsi" w:cs="Tahoma"/>
          <w:kern w:val="1"/>
          <w:sz w:val="22"/>
          <w:szCs w:val="22"/>
          <w:lang w:eastAsia="ar-SA"/>
        </w:rPr>
      </w:pPr>
      <w:r w:rsidRPr="00027278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>razvoja ali vzdrževanja spletnih portalov</w:t>
      </w:r>
      <w:r w:rsidRPr="00027278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, ki so produkcijsko uvedeni, v </w:t>
      </w:r>
      <w:r w:rsidR="00E60A67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r</w:t>
      </w:r>
      <w:r w:rsidRPr="00027278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 xml:space="preserve">ealizirani vrednosti </w:t>
      </w:r>
      <w:r w:rsidRPr="00027278">
        <w:rPr>
          <w:rFonts w:asciiTheme="minorHAnsi" w:eastAsia="Calibri" w:hAnsiTheme="minorHAnsi" w:cs="Tahoma"/>
          <w:b/>
          <w:bCs/>
          <w:kern w:val="1"/>
          <w:sz w:val="22"/>
          <w:szCs w:val="22"/>
          <w:highlight w:val="lightGray"/>
          <w:lang w:eastAsia="ar-SA"/>
        </w:rPr>
        <w:t>_________</w:t>
      </w:r>
      <w:r w:rsidRPr="00027278"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  <w:t xml:space="preserve"> EUR brez DDV</w:t>
      </w:r>
      <w:r w:rsidRPr="00027278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. Posamezna rešitev je uporabljala vse od naslednjih komponent informacijske infrastrukture: </w:t>
      </w:r>
      <w:r w:rsidRPr="00C17019">
        <w:rPr>
          <w:rFonts w:asciiTheme="minorHAnsi" w:hAnsiTheme="minorHAnsi"/>
          <w:sz w:val="22"/>
          <w:szCs w:val="22"/>
        </w:rPr>
        <w:t xml:space="preserve">Microsoft Windows Server, HCL Portal Server, IBM Websphere Application </w:t>
      </w:r>
      <w:r w:rsidRPr="0002550A">
        <w:rPr>
          <w:rFonts w:asciiTheme="minorHAnsi" w:hAnsiTheme="minorHAnsi"/>
          <w:sz w:val="22"/>
          <w:szCs w:val="22"/>
        </w:rPr>
        <w:t>Server, IBM DB2 in IBM Tivoli Directory Server</w:t>
      </w:r>
      <w:r>
        <w:rPr>
          <w:rFonts w:asciiTheme="minorHAnsi" w:hAnsiTheme="minorHAnsi"/>
          <w:sz w:val="22"/>
          <w:szCs w:val="22"/>
        </w:rPr>
        <w:t>.</w:t>
      </w:r>
    </w:p>
    <w:p w14:paraId="403A1446" w14:textId="77777777" w:rsidR="00027278" w:rsidRDefault="00027278" w:rsidP="00E004E7">
      <w:pPr>
        <w:spacing w:after="120"/>
        <w:jc w:val="both"/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</w:pPr>
    </w:p>
    <w:p w14:paraId="02DD5BC3" w14:textId="2AD1731E" w:rsidR="00E004E7" w:rsidRPr="00DC26C2" w:rsidRDefault="00E004E7" w:rsidP="00E004E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e-mail):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115F686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lastRenderedPageBreak/>
        <w:t>Izjavljamo, da smo za obdelave osebnih podatkov, ki so navedene na tem obrazcu in ki so potrebne za namene oddaje predmetnega javnega naročila, pridobili ustrezne privolitve oziroma,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429F2C61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764A77" w14:textId="77777777" w:rsidR="00E004E7" w:rsidRPr="00932B15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4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5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5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139E09" w14:textId="77777777" w:rsidR="00E004E7" w:rsidRDefault="00E004E7" w:rsidP="00E004E7">
      <w:pPr>
        <w:jc w:val="both"/>
        <w:rPr>
          <w:sz w:val="22"/>
          <w:szCs w:val="22"/>
        </w:rPr>
      </w:pPr>
    </w:p>
    <w:p w14:paraId="13A27AD7" w14:textId="77777777" w:rsidR="00E004E7" w:rsidRPr="00932B15" w:rsidRDefault="00E004E7" w:rsidP="00E004E7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5B4F4D17" w14:textId="77777777" w:rsidR="00E004E7" w:rsidRDefault="00E004E7" w:rsidP="00E004E7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015430B6" w14:textId="55E66487" w:rsidR="00121210" w:rsidRPr="00121210" w:rsidRDefault="00E004E7" w:rsidP="00DE761C">
      <w:pPr>
        <w:ind w:left="424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sectPr w:rsidR="00121210" w:rsidRPr="00121210" w:rsidSect="007435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4" w:code="9"/>
      <w:pgMar w:top="1418" w:right="1021" w:bottom="124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CCB95" w14:textId="77777777" w:rsidR="00D67D93" w:rsidRDefault="00D67D93">
      <w:r>
        <w:separator/>
      </w:r>
    </w:p>
  </w:endnote>
  <w:endnote w:type="continuationSeparator" w:id="0">
    <w:p w14:paraId="74A7945C" w14:textId="77777777" w:rsidR="00D67D93" w:rsidRDefault="00D6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5FC33" w14:textId="77777777" w:rsidR="00FB47BF" w:rsidRDefault="00FB47B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C027" w14:textId="77777777" w:rsidR="0051683E" w:rsidRPr="009722C8" w:rsidRDefault="0051683E" w:rsidP="00712A83">
    <w:pPr>
      <w:pStyle w:val="Noga"/>
      <w:pBdr>
        <w:top w:val="single" w:sz="4" w:space="1" w:color="auto"/>
      </w:pBdr>
      <w:rPr>
        <w:sz w:val="16"/>
        <w:szCs w:val="16"/>
      </w:rPr>
    </w:pPr>
    <w:r w:rsidRPr="009722C8">
      <w:rPr>
        <w:sz w:val="16"/>
        <w:szCs w:val="16"/>
      </w:rPr>
      <w:t>ZZZS</w:t>
    </w:r>
    <w:r w:rsidRPr="009722C8">
      <w:rPr>
        <w:sz w:val="16"/>
        <w:szCs w:val="16"/>
      </w:rPr>
      <w:tab/>
      <w:t xml:space="preserve">Stran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PAGE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  <w:r w:rsidRPr="009722C8">
      <w:rPr>
        <w:sz w:val="16"/>
        <w:szCs w:val="16"/>
      </w:rPr>
      <w:t xml:space="preserve"> od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NUMPAGES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EB06F" w14:textId="77777777" w:rsidR="00FB47BF" w:rsidRDefault="00FB47B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DD602" w14:textId="77777777" w:rsidR="00D67D93" w:rsidRDefault="00D67D93">
      <w:r>
        <w:separator/>
      </w:r>
    </w:p>
  </w:footnote>
  <w:footnote w:type="continuationSeparator" w:id="0">
    <w:p w14:paraId="7430010C" w14:textId="77777777" w:rsidR="00D67D93" w:rsidRDefault="00D67D93">
      <w:r>
        <w:continuationSeparator/>
      </w:r>
    </w:p>
  </w:footnote>
  <w:footnote w:id="1">
    <w:p w14:paraId="2B71C445" w14:textId="77777777" w:rsidR="000D3823" w:rsidRPr="00D52393" w:rsidRDefault="000D3823" w:rsidP="00D52393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D3170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31703">
        <w:rPr>
          <w:rFonts w:asciiTheme="minorHAnsi" w:hAnsiTheme="minorHAnsi" w:cstheme="minorHAnsi"/>
          <w:sz w:val="18"/>
          <w:szCs w:val="18"/>
        </w:rPr>
        <w:t xml:space="preserve"> Navesti</w:t>
      </w:r>
      <w:r w:rsidRPr="002D7860">
        <w:rPr>
          <w:rFonts w:asciiTheme="minorHAnsi" w:hAnsiTheme="minorHAnsi" w:cstheme="minorHAnsi"/>
          <w:sz w:val="18"/>
          <w:szCs w:val="18"/>
        </w:rPr>
        <w:t xml:space="preserve"> je potrebno prvotnega naročnika posla, ki je naročilo oddal v izvajanje (ne izvajalca, ki je posel oddal v nadaljnje izvajanje </w:t>
      </w:r>
      <w:r w:rsidRPr="00D52393">
        <w:rPr>
          <w:rFonts w:asciiTheme="minorHAnsi" w:hAnsiTheme="minorHAnsi" w:cstheme="minorHAnsi"/>
          <w:sz w:val="18"/>
          <w:szCs w:val="18"/>
        </w:rPr>
        <w:t xml:space="preserve">drugemu gospodarskemu subjektu, npr. podizvajalcu, soponudniku ali drugo). </w:t>
      </w:r>
      <w:r w:rsidRPr="00D52393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referenca)</w:t>
      </w:r>
      <w:r w:rsidRPr="00D52393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3AC24502" w14:textId="77777777" w:rsidR="00432B6E" w:rsidRPr="00292105" w:rsidRDefault="00432B6E" w:rsidP="00432B6E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9210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92105">
        <w:rPr>
          <w:rFonts w:asciiTheme="minorHAnsi" w:hAnsiTheme="minorHAnsi" w:cstheme="minorHAnsi"/>
          <w:sz w:val="18"/>
          <w:szCs w:val="18"/>
        </w:rPr>
        <w:t xml:space="preserve"> Označi ustrezno in dopolni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BE4A4" w14:textId="77777777" w:rsidR="00FB47BF" w:rsidRDefault="00FB47B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AA9D" w14:textId="00C37A31" w:rsidR="0051683E" w:rsidRPr="009722C8" w:rsidRDefault="0051683E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i/>
        <w:sz w:val="16"/>
        <w:szCs w:val="16"/>
      </w:rPr>
    </w:pPr>
    <w:r w:rsidRPr="009722C8">
      <w:rPr>
        <w:i/>
        <w:sz w:val="16"/>
        <w:szCs w:val="16"/>
      </w:rPr>
      <w:t xml:space="preserve">Obrazec </w:t>
    </w:r>
    <w:r w:rsidR="00474485">
      <w:rPr>
        <w:i/>
        <w:sz w:val="16"/>
        <w:szCs w:val="16"/>
      </w:rPr>
      <w:t>V</w:t>
    </w:r>
    <w:r w:rsidRPr="009722C8">
      <w:rPr>
        <w:i/>
        <w:sz w:val="16"/>
        <w:szCs w:val="16"/>
      </w:rPr>
      <w:t>-4</w:t>
    </w:r>
    <w:r w:rsidR="00027278">
      <w:rPr>
        <w:i/>
        <w:sz w:val="16"/>
        <w:szCs w:val="16"/>
      </w:rPr>
      <w:t>a</w:t>
    </w:r>
    <w:r w:rsidRPr="009722C8">
      <w:rPr>
        <w:i/>
        <w:sz w:val="16"/>
        <w:szCs w:val="16"/>
      </w:rPr>
      <w:tab/>
    </w:r>
    <w:r w:rsidRPr="009722C8">
      <w:rPr>
        <w:i/>
        <w:sz w:val="16"/>
        <w:szCs w:val="16"/>
      </w:rPr>
      <w:tab/>
      <w:t>Referenčno potrdilo</w:t>
    </w:r>
    <w:r w:rsidR="00832B51" w:rsidRPr="009722C8">
      <w:rPr>
        <w:i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AD365" w14:textId="77777777" w:rsidR="00FB47BF" w:rsidRDefault="00FB47B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181"/>
    <w:multiLevelType w:val="hybridMultilevel"/>
    <w:tmpl w:val="A6A0F310"/>
    <w:lvl w:ilvl="0" w:tplc="600C0A9E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F33"/>
    <w:multiLevelType w:val="hybridMultilevel"/>
    <w:tmpl w:val="0C5EC680"/>
    <w:lvl w:ilvl="0" w:tplc="7506C6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692252"/>
    <w:multiLevelType w:val="hybridMultilevel"/>
    <w:tmpl w:val="C37C1E28"/>
    <w:lvl w:ilvl="0" w:tplc="A8B25E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F4D0C"/>
    <w:multiLevelType w:val="hybridMultilevel"/>
    <w:tmpl w:val="CEDC4D1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B1DA2"/>
    <w:multiLevelType w:val="hybridMultilevel"/>
    <w:tmpl w:val="FDF8B04C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5A060840">
      <w:start w:val="1"/>
      <w:numFmt w:val="bullet"/>
      <w:lvlText w:val=""/>
      <w:lvlJc w:val="left"/>
      <w:pPr>
        <w:ind w:left="1069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9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6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04470C"/>
    <w:multiLevelType w:val="hybridMultilevel"/>
    <w:tmpl w:val="7C5C46B4"/>
    <w:lvl w:ilvl="0" w:tplc="E6000AE0">
      <w:start w:val="6"/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82EC8"/>
    <w:multiLevelType w:val="hybridMultilevel"/>
    <w:tmpl w:val="2CDEBE9C"/>
    <w:lvl w:ilvl="0" w:tplc="B414F0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04FE3"/>
    <w:multiLevelType w:val="hybridMultilevel"/>
    <w:tmpl w:val="FFEC8ED0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697E9C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EC1522"/>
    <w:multiLevelType w:val="hybridMultilevel"/>
    <w:tmpl w:val="C2001C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31" w15:restartNumberingAfterBreak="0">
    <w:nsid w:val="528D210B"/>
    <w:multiLevelType w:val="hybridMultilevel"/>
    <w:tmpl w:val="1F38EA38"/>
    <w:lvl w:ilvl="0" w:tplc="4D201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B8289B"/>
    <w:multiLevelType w:val="hybridMultilevel"/>
    <w:tmpl w:val="A1ACED8E"/>
    <w:lvl w:ilvl="0" w:tplc="44A25DD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2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46071531">
    <w:abstractNumId w:val="32"/>
  </w:num>
  <w:num w:numId="2" w16cid:durableId="1523856319">
    <w:abstractNumId w:val="24"/>
  </w:num>
  <w:num w:numId="3" w16cid:durableId="1978483855">
    <w:abstractNumId w:val="14"/>
  </w:num>
  <w:num w:numId="4" w16cid:durableId="754403522">
    <w:abstractNumId w:val="15"/>
  </w:num>
  <w:num w:numId="5" w16cid:durableId="1666665401">
    <w:abstractNumId w:val="41"/>
  </w:num>
  <w:num w:numId="6" w16cid:durableId="1809013744">
    <w:abstractNumId w:val="30"/>
  </w:num>
  <w:num w:numId="7" w16cid:durableId="1344547969">
    <w:abstractNumId w:val="8"/>
  </w:num>
  <w:num w:numId="8" w16cid:durableId="180124585">
    <w:abstractNumId w:val="37"/>
  </w:num>
  <w:num w:numId="9" w16cid:durableId="1388987476">
    <w:abstractNumId w:val="38"/>
  </w:num>
  <w:num w:numId="10" w16cid:durableId="1452168984">
    <w:abstractNumId w:val="28"/>
  </w:num>
  <w:num w:numId="11" w16cid:durableId="1262838522">
    <w:abstractNumId w:val="36"/>
  </w:num>
  <w:num w:numId="12" w16cid:durableId="2081905906">
    <w:abstractNumId w:val="29"/>
  </w:num>
  <w:num w:numId="13" w16cid:durableId="979965149">
    <w:abstractNumId w:val="7"/>
  </w:num>
  <w:num w:numId="14" w16cid:durableId="1350715156">
    <w:abstractNumId w:val="43"/>
  </w:num>
  <w:num w:numId="15" w16cid:durableId="103960459">
    <w:abstractNumId w:val="27"/>
  </w:num>
  <w:num w:numId="16" w16cid:durableId="1330913007">
    <w:abstractNumId w:val="9"/>
  </w:num>
  <w:num w:numId="17" w16cid:durableId="1996641829">
    <w:abstractNumId w:val="2"/>
  </w:num>
  <w:num w:numId="18" w16cid:durableId="267391701">
    <w:abstractNumId w:val="13"/>
  </w:num>
  <w:num w:numId="19" w16cid:durableId="1711807593">
    <w:abstractNumId w:val="12"/>
  </w:num>
  <w:num w:numId="20" w16cid:durableId="1414813157">
    <w:abstractNumId w:val="22"/>
  </w:num>
  <w:num w:numId="21" w16cid:durableId="2135324093">
    <w:abstractNumId w:val="33"/>
  </w:num>
  <w:num w:numId="22" w16cid:durableId="1702433500">
    <w:abstractNumId w:val="16"/>
  </w:num>
  <w:num w:numId="23" w16cid:durableId="1806049523">
    <w:abstractNumId w:val="34"/>
  </w:num>
  <w:num w:numId="24" w16cid:durableId="1775513836">
    <w:abstractNumId w:val="42"/>
  </w:num>
  <w:num w:numId="25" w16cid:durableId="1608197267">
    <w:abstractNumId w:val="11"/>
  </w:num>
  <w:num w:numId="26" w16cid:durableId="1020205081">
    <w:abstractNumId w:val="18"/>
  </w:num>
  <w:num w:numId="27" w16cid:durableId="1757438301">
    <w:abstractNumId w:val="6"/>
  </w:num>
  <w:num w:numId="28" w16cid:durableId="1030450603">
    <w:abstractNumId w:val="17"/>
  </w:num>
  <w:num w:numId="29" w16cid:durableId="1610624145">
    <w:abstractNumId w:val="10"/>
  </w:num>
  <w:num w:numId="30" w16cid:durableId="1001665845">
    <w:abstractNumId w:val="26"/>
  </w:num>
  <w:num w:numId="31" w16cid:durableId="1304585033">
    <w:abstractNumId w:val="35"/>
  </w:num>
  <w:num w:numId="32" w16cid:durableId="670446675">
    <w:abstractNumId w:val="40"/>
  </w:num>
  <w:num w:numId="33" w16cid:durableId="1799376953">
    <w:abstractNumId w:val="23"/>
  </w:num>
  <w:num w:numId="34" w16cid:durableId="1129782000">
    <w:abstractNumId w:val="20"/>
  </w:num>
  <w:num w:numId="35" w16cid:durableId="2009475123">
    <w:abstractNumId w:val="1"/>
  </w:num>
  <w:num w:numId="36" w16cid:durableId="91055601">
    <w:abstractNumId w:val="21"/>
  </w:num>
  <w:num w:numId="37" w16cid:durableId="1513226248">
    <w:abstractNumId w:val="5"/>
  </w:num>
  <w:num w:numId="38" w16cid:durableId="1949501910">
    <w:abstractNumId w:val="31"/>
  </w:num>
  <w:num w:numId="39" w16cid:durableId="1859197430">
    <w:abstractNumId w:val="25"/>
  </w:num>
  <w:num w:numId="40" w16cid:durableId="528958069">
    <w:abstractNumId w:val="3"/>
  </w:num>
  <w:num w:numId="41" w16cid:durableId="600189490">
    <w:abstractNumId w:val="4"/>
  </w:num>
  <w:num w:numId="42" w16cid:durableId="891767268">
    <w:abstractNumId w:val="0"/>
  </w:num>
  <w:num w:numId="43" w16cid:durableId="871966751">
    <w:abstractNumId w:val="39"/>
  </w:num>
  <w:num w:numId="44" w16cid:durableId="41046882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0D19"/>
    <w:rsid w:val="000023FC"/>
    <w:rsid w:val="00002AB7"/>
    <w:rsid w:val="000035E0"/>
    <w:rsid w:val="0000411C"/>
    <w:rsid w:val="00004DEB"/>
    <w:rsid w:val="000063A7"/>
    <w:rsid w:val="00010810"/>
    <w:rsid w:val="00010D85"/>
    <w:rsid w:val="000113FE"/>
    <w:rsid w:val="000145E3"/>
    <w:rsid w:val="000204A1"/>
    <w:rsid w:val="00026408"/>
    <w:rsid w:val="00027278"/>
    <w:rsid w:val="0003517F"/>
    <w:rsid w:val="00037426"/>
    <w:rsid w:val="000431FA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505B"/>
    <w:rsid w:val="000919AF"/>
    <w:rsid w:val="00092B0B"/>
    <w:rsid w:val="000933A7"/>
    <w:rsid w:val="00095555"/>
    <w:rsid w:val="00095590"/>
    <w:rsid w:val="00095778"/>
    <w:rsid w:val="00095B3A"/>
    <w:rsid w:val="0009714A"/>
    <w:rsid w:val="000A0BE8"/>
    <w:rsid w:val="000A0E4E"/>
    <w:rsid w:val="000A0ED5"/>
    <w:rsid w:val="000A4A16"/>
    <w:rsid w:val="000A6FA3"/>
    <w:rsid w:val="000A7A5C"/>
    <w:rsid w:val="000B0160"/>
    <w:rsid w:val="000B0EE3"/>
    <w:rsid w:val="000B3849"/>
    <w:rsid w:val="000C1067"/>
    <w:rsid w:val="000C130A"/>
    <w:rsid w:val="000C2B9E"/>
    <w:rsid w:val="000C44BC"/>
    <w:rsid w:val="000C4A24"/>
    <w:rsid w:val="000C6AB1"/>
    <w:rsid w:val="000C6DD3"/>
    <w:rsid w:val="000D01FC"/>
    <w:rsid w:val="000D06B1"/>
    <w:rsid w:val="000D0DCE"/>
    <w:rsid w:val="000D1629"/>
    <w:rsid w:val="000D1EAA"/>
    <w:rsid w:val="000D3823"/>
    <w:rsid w:val="000D4EC6"/>
    <w:rsid w:val="000D576B"/>
    <w:rsid w:val="000D7853"/>
    <w:rsid w:val="000D7E5C"/>
    <w:rsid w:val="000E1CA4"/>
    <w:rsid w:val="000E323E"/>
    <w:rsid w:val="000E3C1A"/>
    <w:rsid w:val="000E6EE1"/>
    <w:rsid w:val="000F0714"/>
    <w:rsid w:val="000F3C4F"/>
    <w:rsid w:val="000F61BF"/>
    <w:rsid w:val="000F7149"/>
    <w:rsid w:val="000F7954"/>
    <w:rsid w:val="00100404"/>
    <w:rsid w:val="00100863"/>
    <w:rsid w:val="00100C58"/>
    <w:rsid w:val="00100DB5"/>
    <w:rsid w:val="00100E51"/>
    <w:rsid w:val="0010252E"/>
    <w:rsid w:val="0010342A"/>
    <w:rsid w:val="001046A6"/>
    <w:rsid w:val="00104A95"/>
    <w:rsid w:val="00106B92"/>
    <w:rsid w:val="00107F54"/>
    <w:rsid w:val="0011251D"/>
    <w:rsid w:val="001175EE"/>
    <w:rsid w:val="00117644"/>
    <w:rsid w:val="00121210"/>
    <w:rsid w:val="00121A77"/>
    <w:rsid w:val="00121C3C"/>
    <w:rsid w:val="00125269"/>
    <w:rsid w:val="00126DE5"/>
    <w:rsid w:val="00130274"/>
    <w:rsid w:val="00132EC7"/>
    <w:rsid w:val="00146CB6"/>
    <w:rsid w:val="00146E59"/>
    <w:rsid w:val="00153FFD"/>
    <w:rsid w:val="001612CD"/>
    <w:rsid w:val="0016214F"/>
    <w:rsid w:val="00163663"/>
    <w:rsid w:val="00165481"/>
    <w:rsid w:val="001673C2"/>
    <w:rsid w:val="00172F25"/>
    <w:rsid w:val="00173575"/>
    <w:rsid w:val="00173ED9"/>
    <w:rsid w:val="001807F7"/>
    <w:rsid w:val="00180E11"/>
    <w:rsid w:val="00181C15"/>
    <w:rsid w:val="00184195"/>
    <w:rsid w:val="00184A87"/>
    <w:rsid w:val="00186AF3"/>
    <w:rsid w:val="00192333"/>
    <w:rsid w:val="00194412"/>
    <w:rsid w:val="001945D2"/>
    <w:rsid w:val="0019545D"/>
    <w:rsid w:val="00196CEB"/>
    <w:rsid w:val="00197898"/>
    <w:rsid w:val="001A1755"/>
    <w:rsid w:val="001A22DA"/>
    <w:rsid w:val="001A5E08"/>
    <w:rsid w:val="001B0C6A"/>
    <w:rsid w:val="001B21FB"/>
    <w:rsid w:val="001B39BA"/>
    <w:rsid w:val="001C0269"/>
    <w:rsid w:val="001C0FA2"/>
    <w:rsid w:val="001C1B76"/>
    <w:rsid w:val="001C2422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06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1F77BC"/>
    <w:rsid w:val="00200400"/>
    <w:rsid w:val="002036C7"/>
    <w:rsid w:val="00204F10"/>
    <w:rsid w:val="00205B36"/>
    <w:rsid w:val="002125DA"/>
    <w:rsid w:val="0021262B"/>
    <w:rsid w:val="00214BB9"/>
    <w:rsid w:val="00214E6D"/>
    <w:rsid w:val="002171E9"/>
    <w:rsid w:val="0021756F"/>
    <w:rsid w:val="00221CB3"/>
    <w:rsid w:val="00223060"/>
    <w:rsid w:val="00224AE4"/>
    <w:rsid w:val="00225A34"/>
    <w:rsid w:val="00226079"/>
    <w:rsid w:val="0022775F"/>
    <w:rsid w:val="00227FB8"/>
    <w:rsid w:val="00231795"/>
    <w:rsid w:val="00232B4B"/>
    <w:rsid w:val="00232D5E"/>
    <w:rsid w:val="0023445A"/>
    <w:rsid w:val="00236823"/>
    <w:rsid w:val="00243B50"/>
    <w:rsid w:val="00243E10"/>
    <w:rsid w:val="002508A9"/>
    <w:rsid w:val="00250C6D"/>
    <w:rsid w:val="00251B8B"/>
    <w:rsid w:val="00252305"/>
    <w:rsid w:val="00253486"/>
    <w:rsid w:val="002536F9"/>
    <w:rsid w:val="00260065"/>
    <w:rsid w:val="00261AA6"/>
    <w:rsid w:val="00265EB1"/>
    <w:rsid w:val="00266562"/>
    <w:rsid w:val="002675A2"/>
    <w:rsid w:val="00267F50"/>
    <w:rsid w:val="002705D8"/>
    <w:rsid w:val="002710DD"/>
    <w:rsid w:val="002726A4"/>
    <w:rsid w:val="0029252E"/>
    <w:rsid w:val="00292C07"/>
    <w:rsid w:val="00294CCE"/>
    <w:rsid w:val="00296019"/>
    <w:rsid w:val="002A1B4D"/>
    <w:rsid w:val="002A1F4F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4E65"/>
    <w:rsid w:val="002C6A88"/>
    <w:rsid w:val="002D08B4"/>
    <w:rsid w:val="002D3370"/>
    <w:rsid w:val="002D50E2"/>
    <w:rsid w:val="002E3F6C"/>
    <w:rsid w:val="002E40BF"/>
    <w:rsid w:val="002E6911"/>
    <w:rsid w:val="002E6C81"/>
    <w:rsid w:val="002E78F1"/>
    <w:rsid w:val="002E7DCC"/>
    <w:rsid w:val="002F0695"/>
    <w:rsid w:val="002F722C"/>
    <w:rsid w:val="002F73BE"/>
    <w:rsid w:val="002F7C13"/>
    <w:rsid w:val="003022F5"/>
    <w:rsid w:val="00305AD6"/>
    <w:rsid w:val="003121CF"/>
    <w:rsid w:val="003140CD"/>
    <w:rsid w:val="00317745"/>
    <w:rsid w:val="003178D3"/>
    <w:rsid w:val="00317E0B"/>
    <w:rsid w:val="003206E2"/>
    <w:rsid w:val="00322067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47EB"/>
    <w:rsid w:val="003660E4"/>
    <w:rsid w:val="00367D00"/>
    <w:rsid w:val="0037017D"/>
    <w:rsid w:val="00377F8C"/>
    <w:rsid w:val="00381C2F"/>
    <w:rsid w:val="003836A9"/>
    <w:rsid w:val="003855EB"/>
    <w:rsid w:val="00387343"/>
    <w:rsid w:val="003879E7"/>
    <w:rsid w:val="00391B14"/>
    <w:rsid w:val="00393F5C"/>
    <w:rsid w:val="003944AE"/>
    <w:rsid w:val="0039564D"/>
    <w:rsid w:val="0039565D"/>
    <w:rsid w:val="003962F2"/>
    <w:rsid w:val="00397DEB"/>
    <w:rsid w:val="003A0A99"/>
    <w:rsid w:val="003A12D9"/>
    <w:rsid w:val="003A706A"/>
    <w:rsid w:val="003A7631"/>
    <w:rsid w:val="003B04F8"/>
    <w:rsid w:val="003B0961"/>
    <w:rsid w:val="003B4087"/>
    <w:rsid w:val="003C0151"/>
    <w:rsid w:val="003C115D"/>
    <w:rsid w:val="003C32CD"/>
    <w:rsid w:val="003D4270"/>
    <w:rsid w:val="003D453D"/>
    <w:rsid w:val="003D4586"/>
    <w:rsid w:val="003D4CE6"/>
    <w:rsid w:val="003D66FC"/>
    <w:rsid w:val="003D7DC4"/>
    <w:rsid w:val="003E124B"/>
    <w:rsid w:val="003E4926"/>
    <w:rsid w:val="003E4CEE"/>
    <w:rsid w:val="003E50A7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26A06"/>
    <w:rsid w:val="00431D18"/>
    <w:rsid w:val="00431F0D"/>
    <w:rsid w:val="00432AC9"/>
    <w:rsid w:val="00432B6E"/>
    <w:rsid w:val="00433963"/>
    <w:rsid w:val="00433C8A"/>
    <w:rsid w:val="00444686"/>
    <w:rsid w:val="00446129"/>
    <w:rsid w:val="004479CD"/>
    <w:rsid w:val="0045008C"/>
    <w:rsid w:val="0045011E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67736"/>
    <w:rsid w:val="004711B9"/>
    <w:rsid w:val="00474485"/>
    <w:rsid w:val="0047793F"/>
    <w:rsid w:val="00477E07"/>
    <w:rsid w:val="0048203E"/>
    <w:rsid w:val="004839BE"/>
    <w:rsid w:val="00485DB5"/>
    <w:rsid w:val="004871F5"/>
    <w:rsid w:val="00491571"/>
    <w:rsid w:val="00492B9F"/>
    <w:rsid w:val="004948BA"/>
    <w:rsid w:val="00496483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1F08"/>
    <w:rsid w:val="004D28B3"/>
    <w:rsid w:val="004D28DA"/>
    <w:rsid w:val="004D66B1"/>
    <w:rsid w:val="004D7A8E"/>
    <w:rsid w:val="004E060E"/>
    <w:rsid w:val="004E2BAF"/>
    <w:rsid w:val="004E4766"/>
    <w:rsid w:val="004E4800"/>
    <w:rsid w:val="004F10A2"/>
    <w:rsid w:val="004F26D5"/>
    <w:rsid w:val="00500322"/>
    <w:rsid w:val="005011DF"/>
    <w:rsid w:val="00515626"/>
    <w:rsid w:val="0051683E"/>
    <w:rsid w:val="00522A62"/>
    <w:rsid w:val="00522FBD"/>
    <w:rsid w:val="00526D2B"/>
    <w:rsid w:val="0053318C"/>
    <w:rsid w:val="0053445A"/>
    <w:rsid w:val="00534F7F"/>
    <w:rsid w:val="0054270E"/>
    <w:rsid w:val="00543A71"/>
    <w:rsid w:val="00547518"/>
    <w:rsid w:val="005550A3"/>
    <w:rsid w:val="005602EF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0151"/>
    <w:rsid w:val="00591412"/>
    <w:rsid w:val="005924DE"/>
    <w:rsid w:val="00596713"/>
    <w:rsid w:val="00596C94"/>
    <w:rsid w:val="005A13B7"/>
    <w:rsid w:val="005A637C"/>
    <w:rsid w:val="005A67D8"/>
    <w:rsid w:val="005B175F"/>
    <w:rsid w:val="005B2052"/>
    <w:rsid w:val="005B4455"/>
    <w:rsid w:val="005B4DA2"/>
    <w:rsid w:val="005B584E"/>
    <w:rsid w:val="005B63E3"/>
    <w:rsid w:val="005C749C"/>
    <w:rsid w:val="005D0909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124C"/>
    <w:rsid w:val="005E1473"/>
    <w:rsid w:val="005E6602"/>
    <w:rsid w:val="005E671F"/>
    <w:rsid w:val="005E7CB0"/>
    <w:rsid w:val="005F08A7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3373"/>
    <w:rsid w:val="00615103"/>
    <w:rsid w:val="0061617A"/>
    <w:rsid w:val="00616FA9"/>
    <w:rsid w:val="00621842"/>
    <w:rsid w:val="00625714"/>
    <w:rsid w:val="00626657"/>
    <w:rsid w:val="00632ACA"/>
    <w:rsid w:val="006367B6"/>
    <w:rsid w:val="00636F96"/>
    <w:rsid w:val="006402A5"/>
    <w:rsid w:val="00641ED6"/>
    <w:rsid w:val="006473F9"/>
    <w:rsid w:val="00650445"/>
    <w:rsid w:val="00651F63"/>
    <w:rsid w:val="006522D0"/>
    <w:rsid w:val="0065333F"/>
    <w:rsid w:val="00653761"/>
    <w:rsid w:val="00656646"/>
    <w:rsid w:val="00657A98"/>
    <w:rsid w:val="006608DD"/>
    <w:rsid w:val="0066229D"/>
    <w:rsid w:val="006638FC"/>
    <w:rsid w:val="006644B1"/>
    <w:rsid w:val="00670434"/>
    <w:rsid w:val="006739A6"/>
    <w:rsid w:val="00673AB2"/>
    <w:rsid w:val="006816D1"/>
    <w:rsid w:val="00681E52"/>
    <w:rsid w:val="006860A3"/>
    <w:rsid w:val="00686E40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3954"/>
    <w:rsid w:val="006F5099"/>
    <w:rsid w:val="00700A18"/>
    <w:rsid w:val="00700A35"/>
    <w:rsid w:val="00700FBB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3A91"/>
    <w:rsid w:val="0073421A"/>
    <w:rsid w:val="00735710"/>
    <w:rsid w:val="00735E13"/>
    <w:rsid w:val="00736370"/>
    <w:rsid w:val="00736984"/>
    <w:rsid w:val="00740A0E"/>
    <w:rsid w:val="00740AAE"/>
    <w:rsid w:val="00741C87"/>
    <w:rsid w:val="00742BAE"/>
    <w:rsid w:val="007430A6"/>
    <w:rsid w:val="00743545"/>
    <w:rsid w:val="00745222"/>
    <w:rsid w:val="0074716A"/>
    <w:rsid w:val="007475E8"/>
    <w:rsid w:val="007507B8"/>
    <w:rsid w:val="0075199B"/>
    <w:rsid w:val="00753342"/>
    <w:rsid w:val="0075597B"/>
    <w:rsid w:val="0075739C"/>
    <w:rsid w:val="0076067C"/>
    <w:rsid w:val="0076273F"/>
    <w:rsid w:val="007647D8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7B0F"/>
    <w:rsid w:val="007B1DBF"/>
    <w:rsid w:val="007B2CE8"/>
    <w:rsid w:val="007B3B67"/>
    <w:rsid w:val="007B564C"/>
    <w:rsid w:val="007B5E7C"/>
    <w:rsid w:val="007C0CB5"/>
    <w:rsid w:val="007C18C2"/>
    <w:rsid w:val="007C3214"/>
    <w:rsid w:val="007C32A4"/>
    <w:rsid w:val="007C4C4A"/>
    <w:rsid w:val="007D502D"/>
    <w:rsid w:val="007D6179"/>
    <w:rsid w:val="007D7EBA"/>
    <w:rsid w:val="007E056C"/>
    <w:rsid w:val="007E3B5F"/>
    <w:rsid w:val="007E6CE1"/>
    <w:rsid w:val="007E777E"/>
    <w:rsid w:val="007F12AF"/>
    <w:rsid w:val="007F1EB8"/>
    <w:rsid w:val="007F2F69"/>
    <w:rsid w:val="00800979"/>
    <w:rsid w:val="00814459"/>
    <w:rsid w:val="008231BF"/>
    <w:rsid w:val="00823F2E"/>
    <w:rsid w:val="00824E05"/>
    <w:rsid w:val="00825580"/>
    <w:rsid w:val="00826CC8"/>
    <w:rsid w:val="008312D9"/>
    <w:rsid w:val="00831CAA"/>
    <w:rsid w:val="00832AC3"/>
    <w:rsid w:val="00832B51"/>
    <w:rsid w:val="00832ECE"/>
    <w:rsid w:val="008348F9"/>
    <w:rsid w:val="008353AE"/>
    <w:rsid w:val="008367E9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31C9"/>
    <w:rsid w:val="00856E51"/>
    <w:rsid w:val="0086066F"/>
    <w:rsid w:val="00863413"/>
    <w:rsid w:val="00864DE9"/>
    <w:rsid w:val="0086585A"/>
    <w:rsid w:val="00865D8C"/>
    <w:rsid w:val="00872EDC"/>
    <w:rsid w:val="008773A8"/>
    <w:rsid w:val="008823DC"/>
    <w:rsid w:val="00885649"/>
    <w:rsid w:val="0088627D"/>
    <w:rsid w:val="008901F0"/>
    <w:rsid w:val="00890573"/>
    <w:rsid w:val="00890BB3"/>
    <w:rsid w:val="0089175B"/>
    <w:rsid w:val="00892742"/>
    <w:rsid w:val="00892AA5"/>
    <w:rsid w:val="008972CC"/>
    <w:rsid w:val="008A0867"/>
    <w:rsid w:val="008A13C9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6A1E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39E"/>
    <w:rsid w:val="00931474"/>
    <w:rsid w:val="00931E40"/>
    <w:rsid w:val="00932C82"/>
    <w:rsid w:val="00932D40"/>
    <w:rsid w:val="009357FB"/>
    <w:rsid w:val="00935FE2"/>
    <w:rsid w:val="00936380"/>
    <w:rsid w:val="009367DE"/>
    <w:rsid w:val="00937F01"/>
    <w:rsid w:val="0094136E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2B45"/>
    <w:rsid w:val="009659DC"/>
    <w:rsid w:val="0096660B"/>
    <w:rsid w:val="00967BDC"/>
    <w:rsid w:val="009700F8"/>
    <w:rsid w:val="009720AE"/>
    <w:rsid w:val="009722C8"/>
    <w:rsid w:val="00972E4D"/>
    <w:rsid w:val="00973782"/>
    <w:rsid w:val="00973879"/>
    <w:rsid w:val="009851A8"/>
    <w:rsid w:val="00987F7F"/>
    <w:rsid w:val="009909B6"/>
    <w:rsid w:val="00992189"/>
    <w:rsid w:val="009941A7"/>
    <w:rsid w:val="009950E3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57A9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29B7"/>
    <w:rsid w:val="00A131A8"/>
    <w:rsid w:val="00A131B9"/>
    <w:rsid w:val="00A13C39"/>
    <w:rsid w:val="00A14546"/>
    <w:rsid w:val="00A15397"/>
    <w:rsid w:val="00A164E2"/>
    <w:rsid w:val="00A178CA"/>
    <w:rsid w:val="00A17B8B"/>
    <w:rsid w:val="00A20D6C"/>
    <w:rsid w:val="00A23E86"/>
    <w:rsid w:val="00A24354"/>
    <w:rsid w:val="00A27CF3"/>
    <w:rsid w:val="00A3149A"/>
    <w:rsid w:val="00A31DB6"/>
    <w:rsid w:val="00A34854"/>
    <w:rsid w:val="00A34DB6"/>
    <w:rsid w:val="00A406BD"/>
    <w:rsid w:val="00A42631"/>
    <w:rsid w:val="00A4350A"/>
    <w:rsid w:val="00A44592"/>
    <w:rsid w:val="00A445F5"/>
    <w:rsid w:val="00A468A0"/>
    <w:rsid w:val="00A47068"/>
    <w:rsid w:val="00A523AD"/>
    <w:rsid w:val="00A551A5"/>
    <w:rsid w:val="00A559A4"/>
    <w:rsid w:val="00A613E3"/>
    <w:rsid w:val="00A619B4"/>
    <w:rsid w:val="00A64C2C"/>
    <w:rsid w:val="00A6550C"/>
    <w:rsid w:val="00A76BF7"/>
    <w:rsid w:val="00A7784A"/>
    <w:rsid w:val="00A80516"/>
    <w:rsid w:val="00A8051C"/>
    <w:rsid w:val="00A809CB"/>
    <w:rsid w:val="00A81355"/>
    <w:rsid w:val="00A81B20"/>
    <w:rsid w:val="00A830D6"/>
    <w:rsid w:val="00A83114"/>
    <w:rsid w:val="00A84FB9"/>
    <w:rsid w:val="00A85531"/>
    <w:rsid w:val="00A86B9D"/>
    <w:rsid w:val="00A9050D"/>
    <w:rsid w:val="00A9089D"/>
    <w:rsid w:val="00A9378E"/>
    <w:rsid w:val="00A94A5E"/>
    <w:rsid w:val="00A96337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1633"/>
    <w:rsid w:val="00AC4B37"/>
    <w:rsid w:val="00AD38AA"/>
    <w:rsid w:val="00AD41B1"/>
    <w:rsid w:val="00AD6B7B"/>
    <w:rsid w:val="00AD7874"/>
    <w:rsid w:val="00AE04DE"/>
    <w:rsid w:val="00AE31B9"/>
    <w:rsid w:val="00AE5AB8"/>
    <w:rsid w:val="00AE5D9F"/>
    <w:rsid w:val="00AE61EE"/>
    <w:rsid w:val="00AE6639"/>
    <w:rsid w:val="00AF055F"/>
    <w:rsid w:val="00AF0CB3"/>
    <w:rsid w:val="00AF2B7B"/>
    <w:rsid w:val="00AF3DC1"/>
    <w:rsid w:val="00AF4D09"/>
    <w:rsid w:val="00AF4E75"/>
    <w:rsid w:val="00AF5597"/>
    <w:rsid w:val="00B037BB"/>
    <w:rsid w:val="00B07831"/>
    <w:rsid w:val="00B07CEF"/>
    <w:rsid w:val="00B11F26"/>
    <w:rsid w:val="00B1352D"/>
    <w:rsid w:val="00B1633D"/>
    <w:rsid w:val="00B17FA5"/>
    <w:rsid w:val="00B227CA"/>
    <w:rsid w:val="00B2294A"/>
    <w:rsid w:val="00B27022"/>
    <w:rsid w:val="00B276E0"/>
    <w:rsid w:val="00B316CC"/>
    <w:rsid w:val="00B329F0"/>
    <w:rsid w:val="00B34188"/>
    <w:rsid w:val="00B359F6"/>
    <w:rsid w:val="00B36279"/>
    <w:rsid w:val="00B3719E"/>
    <w:rsid w:val="00B407FC"/>
    <w:rsid w:val="00B43446"/>
    <w:rsid w:val="00B45078"/>
    <w:rsid w:val="00B506B2"/>
    <w:rsid w:val="00B50C56"/>
    <w:rsid w:val="00B554FF"/>
    <w:rsid w:val="00B56AA9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28C"/>
    <w:rsid w:val="00B82851"/>
    <w:rsid w:val="00B87048"/>
    <w:rsid w:val="00B92BAF"/>
    <w:rsid w:val="00B96018"/>
    <w:rsid w:val="00BA0EAB"/>
    <w:rsid w:val="00BA1629"/>
    <w:rsid w:val="00BA24BE"/>
    <w:rsid w:val="00BA59A3"/>
    <w:rsid w:val="00BB040A"/>
    <w:rsid w:val="00BB24D0"/>
    <w:rsid w:val="00BB62B5"/>
    <w:rsid w:val="00BB6F40"/>
    <w:rsid w:val="00BC2025"/>
    <w:rsid w:val="00BC2B97"/>
    <w:rsid w:val="00BC35A5"/>
    <w:rsid w:val="00BC4224"/>
    <w:rsid w:val="00BC4E37"/>
    <w:rsid w:val="00BC7B4D"/>
    <w:rsid w:val="00BD026B"/>
    <w:rsid w:val="00BD1962"/>
    <w:rsid w:val="00BD19FA"/>
    <w:rsid w:val="00BD1FB5"/>
    <w:rsid w:val="00BD2AD6"/>
    <w:rsid w:val="00BD3ECF"/>
    <w:rsid w:val="00BD4A3B"/>
    <w:rsid w:val="00BD575B"/>
    <w:rsid w:val="00BD5AF6"/>
    <w:rsid w:val="00BE01B4"/>
    <w:rsid w:val="00BE1292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20654"/>
    <w:rsid w:val="00C211C7"/>
    <w:rsid w:val="00C21BFB"/>
    <w:rsid w:val="00C21CFE"/>
    <w:rsid w:val="00C3012D"/>
    <w:rsid w:val="00C3214C"/>
    <w:rsid w:val="00C332B0"/>
    <w:rsid w:val="00C34EED"/>
    <w:rsid w:val="00C407E4"/>
    <w:rsid w:val="00C444E6"/>
    <w:rsid w:val="00C46D8E"/>
    <w:rsid w:val="00C4762B"/>
    <w:rsid w:val="00C50902"/>
    <w:rsid w:val="00C5266A"/>
    <w:rsid w:val="00C53594"/>
    <w:rsid w:val="00C54C82"/>
    <w:rsid w:val="00C5749D"/>
    <w:rsid w:val="00C600E7"/>
    <w:rsid w:val="00C607EB"/>
    <w:rsid w:val="00C60D24"/>
    <w:rsid w:val="00C611B3"/>
    <w:rsid w:val="00C613B3"/>
    <w:rsid w:val="00C63965"/>
    <w:rsid w:val="00C63FBF"/>
    <w:rsid w:val="00C65636"/>
    <w:rsid w:val="00C67BF5"/>
    <w:rsid w:val="00C67ECB"/>
    <w:rsid w:val="00C71FE7"/>
    <w:rsid w:val="00C76872"/>
    <w:rsid w:val="00C81276"/>
    <w:rsid w:val="00C821CE"/>
    <w:rsid w:val="00C827CD"/>
    <w:rsid w:val="00C83707"/>
    <w:rsid w:val="00C840D8"/>
    <w:rsid w:val="00C84CA3"/>
    <w:rsid w:val="00C9197E"/>
    <w:rsid w:val="00C91D4D"/>
    <w:rsid w:val="00C94BE3"/>
    <w:rsid w:val="00C95135"/>
    <w:rsid w:val="00C958AC"/>
    <w:rsid w:val="00CA2ED8"/>
    <w:rsid w:val="00CA3A64"/>
    <w:rsid w:val="00CA40A4"/>
    <w:rsid w:val="00CA44D6"/>
    <w:rsid w:val="00CA6B0C"/>
    <w:rsid w:val="00CA76FF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4DAE"/>
    <w:rsid w:val="00CE5A65"/>
    <w:rsid w:val="00CE64D4"/>
    <w:rsid w:val="00CF172E"/>
    <w:rsid w:val="00CF23F2"/>
    <w:rsid w:val="00CF2EC4"/>
    <w:rsid w:val="00CF3E5A"/>
    <w:rsid w:val="00CF6C9E"/>
    <w:rsid w:val="00D04F20"/>
    <w:rsid w:val="00D05BE9"/>
    <w:rsid w:val="00D05DDA"/>
    <w:rsid w:val="00D07F63"/>
    <w:rsid w:val="00D15EC3"/>
    <w:rsid w:val="00D16471"/>
    <w:rsid w:val="00D1680E"/>
    <w:rsid w:val="00D2259A"/>
    <w:rsid w:val="00D255A1"/>
    <w:rsid w:val="00D42701"/>
    <w:rsid w:val="00D42B0C"/>
    <w:rsid w:val="00D471BF"/>
    <w:rsid w:val="00D520FD"/>
    <w:rsid w:val="00D52393"/>
    <w:rsid w:val="00D53B44"/>
    <w:rsid w:val="00D54B19"/>
    <w:rsid w:val="00D60F9E"/>
    <w:rsid w:val="00D63AAB"/>
    <w:rsid w:val="00D65648"/>
    <w:rsid w:val="00D65886"/>
    <w:rsid w:val="00D65D70"/>
    <w:rsid w:val="00D6754C"/>
    <w:rsid w:val="00D67D93"/>
    <w:rsid w:val="00D75718"/>
    <w:rsid w:val="00D81E9C"/>
    <w:rsid w:val="00D83731"/>
    <w:rsid w:val="00D84790"/>
    <w:rsid w:val="00D860A7"/>
    <w:rsid w:val="00D90590"/>
    <w:rsid w:val="00D91032"/>
    <w:rsid w:val="00D93045"/>
    <w:rsid w:val="00D974B0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4670"/>
    <w:rsid w:val="00DC4B51"/>
    <w:rsid w:val="00DD1239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E761C"/>
    <w:rsid w:val="00DF20FA"/>
    <w:rsid w:val="00DF44CA"/>
    <w:rsid w:val="00E004E7"/>
    <w:rsid w:val="00E00D31"/>
    <w:rsid w:val="00E06976"/>
    <w:rsid w:val="00E0731B"/>
    <w:rsid w:val="00E119F2"/>
    <w:rsid w:val="00E127E2"/>
    <w:rsid w:val="00E139B6"/>
    <w:rsid w:val="00E2258A"/>
    <w:rsid w:val="00E25D9D"/>
    <w:rsid w:val="00E2709C"/>
    <w:rsid w:val="00E30402"/>
    <w:rsid w:val="00E33321"/>
    <w:rsid w:val="00E333F3"/>
    <w:rsid w:val="00E35A10"/>
    <w:rsid w:val="00E4115A"/>
    <w:rsid w:val="00E415BC"/>
    <w:rsid w:val="00E51409"/>
    <w:rsid w:val="00E5441F"/>
    <w:rsid w:val="00E57FFB"/>
    <w:rsid w:val="00E60899"/>
    <w:rsid w:val="00E60A67"/>
    <w:rsid w:val="00E61571"/>
    <w:rsid w:val="00E63670"/>
    <w:rsid w:val="00E65E28"/>
    <w:rsid w:val="00E6775A"/>
    <w:rsid w:val="00E73F61"/>
    <w:rsid w:val="00E74D28"/>
    <w:rsid w:val="00E7735B"/>
    <w:rsid w:val="00E80079"/>
    <w:rsid w:val="00E80C74"/>
    <w:rsid w:val="00E87E33"/>
    <w:rsid w:val="00E905E7"/>
    <w:rsid w:val="00E908A1"/>
    <w:rsid w:val="00E93146"/>
    <w:rsid w:val="00E96600"/>
    <w:rsid w:val="00EA3365"/>
    <w:rsid w:val="00EA4E6A"/>
    <w:rsid w:val="00EA5C7A"/>
    <w:rsid w:val="00EA5CBC"/>
    <w:rsid w:val="00EA65A2"/>
    <w:rsid w:val="00EB1C5E"/>
    <w:rsid w:val="00EB2B44"/>
    <w:rsid w:val="00EB2E81"/>
    <w:rsid w:val="00EB5663"/>
    <w:rsid w:val="00EC4189"/>
    <w:rsid w:val="00EC4EA5"/>
    <w:rsid w:val="00EC6750"/>
    <w:rsid w:val="00ED15FB"/>
    <w:rsid w:val="00ED3FB8"/>
    <w:rsid w:val="00ED522F"/>
    <w:rsid w:val="00EE2D9D"/>
    <w:rsid w:val="00EE5D04"/>
    <w:rsid w:val="00EE6F8E"/>
    <w:rsid w:val="00EF2F23"/>
    <w:rsid w:val="00EF5019"/>
    <w:rsid w:val="00EF520A"/>
    <w:rsid w:val="00EF5CC3"/>
    <w:rsid w:val="00EF5EA9"/>
    <w:rsid w:val="00F00434"/>
    <w:rsid w:val="00F064AA"/>
    <w:rsid w:val="00F075FB"/>
    <w:rsid w:val="00F10A17"/>
    <w:rsid w:val="00F12432"/>
    <w:rsid w:val="00F12D27"/>
    <w:rsid w:val="00F154DC"/>
    <w:rsid w:val="00F15C34"/>
    <w:rsid w:val="00F16A35"/>
    <w:rsid w:val="00F202AC"/>
    <w:rsid w:val="00F21BA7"/>
    <w:rsid w:val="00F226D3"/>
    <w:rsid w:val="00F24789"/>
    <w:rsid w:val="00F25D68"/>
    <w:rsid w:val="00F30637"/>
    <w:rsid w:val="00F32AD0"/>
    <w:rsid w:val="00F33157"/>
    <w:rsid w:val="00F351FF"/>
    <w:rsid w:val="00F356D4"/>
    <w:rsid w:val="00F409CC"/>
    <w:rsid w:val="00F45DC2"/>
    <w:rsid w:val="00F471BA"/>
    <w:rsid w:val="00F47317"/>
    <w:rsid w:val="00F47E97"/>
    <w:rsid w:val="00F51BE8"/>
    <w:rsid w:val="00F51E0E"/>
    <w:rsid w:val="00F52962"/>
    <w:rsid w:val="00F53DA0"/>
    <w:rsid w:val="00F54F9B"/>
    <w:rsid w:val="00F56251"/>
    <w:rsid w:val="00F616A4"/>
    <w:rsid w:val="00F62A74"/>
    <w:rsid w:val="00F63CC9"/>
    <w:rsid w:val="00F65C6D"/>
    <w:rsid w:val="00F66E2C"/>
    <w:rsid w:val="00F67112"/>
    <w:rsid w:val="00F70246"/>
    <w:rsid w:val="00F704D5"/>
    <w:rsid w:val="00F744CB"/>
    <w:rsid w:val="00F76BDB"/>
    <w:rsid w:val="00F802AB"/>
    <w:rsid w:val="00F81479"/>
    <w:rsid w:val="00F814FF"/>
    <w:rsid w:val="00F865FD"/>
    <w:rsid w:val="00F86CD8"/>
    <w:rsid w:val="00F87DCE"/>
    <w:rsid w:val="00F90D77"/>
    <w:rsid w:val="00F97F13"/>
    <w:rsid w:val="00FA4DCA"/>
    <w:rsid w:val="00FA5C75"/>
    <w:rsid w:val="00FB2365"/>
    <w:rsid w:val="00FB47BF"/>
    <w:rsid w:val="00FB4DC1"/>
    <w:rsid w:val="00FB65B3"/>
    <w:rsid w:val="00FC070C"/>
    <w:rsid w:val="00FC0BA7"/>
    <w:rsid w:val="00FC0DAE"/>
    <w:rsid w:val="00FC495C"/>
    <w:rsid w:val="00FC6362"/>
    <w:rsid w:val="00FD18FD"/>
    <w:rsid w:val="00FD29DF"/>
    <w:rsid w:val="00FD5A96"/>
    <w:rsid w:val="00FD6CEC"/>
    <w:rsid w:val="00FE26B0"/>
    <w:rsid w:val="00FE53F9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AE78B3"/>
  <w15:docId w15:val="{E83AEC3B-D94B-4A19-B4AD-2247EC66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53342"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753342"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rsid w:val="00753342"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rsid w:val="00753342"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rsid w:val="00753342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rsid w:val="00753342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rsid w:val="00753342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rsid w:val="00753342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sid w:val="00753342"/>
    <w:rPr>
      <w:sz w:val="16"/>
    </w:rPr>
  </w:style>
  <w:style w:type="paragraph" w:styleId="Pripombabesedilo">
    <w:name w:val="annotation text"/>
    <w:basedOn w:val="Navaden"/>
    <w:link w:val="PripombabesediloZnak"/>
    <w:semiHidden/>
    <w:rsid w:val="00753342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9EA3-0599-4944-BD8C-980E1CD5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8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Miha Pečečnik</cp:lastModifiedBy>
  <cp:revision>8</cp:revision>
  <cp:lastPrinted>2018-12-07T06:41:00Z</cp:lastPrinted>
  <dcterms:created xsi:type="dcterms:W3CDTF">2026-06-18T13:51:00Z</dcterms:created>
  <dcterms:modified xsi:type="dcterms:W3CDTF">2026-08-06T09:13:00Z</dcterms:modified>
</cp:coreProperties>
</file>